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7DB62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7AA82E04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A538E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642B0E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May1415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all his </w:t>
      </w:r>
      <w:proofErr w:type="gramStart"/>
      <w:r>
        <w:rPr>
          <w:rFonts w:ascii="Times New Roman" w:hAnsi="Times New Roman" w:cs="Times New Roman"/>
          <w:sz w:val="24"/>
          <w:szCs w:val="24"/>
        </w:rPr>
        <w:t>lands</w:t>
      </w:r>
      <w:proofErr w:type="gramEnd"/>
    </w:p>
    <w:p w14:paraId="23D481F8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tenements in Wiltshire.</w:t>
      </w:r>
    </w:p>
    <w:p w14:paraId="2A8ABE51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26-91)</w:t>
      </w:r>
    </w:p>
    <w:p w14:paraId="27B3FE3F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2D820A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E29A97" w14:textId="77777777" w:rsid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3E9044AB" w14:textId="43516E58" w:rsidR="00F9381B" w:rsidRPr="00F9381B" w:rsidRDefault="00F9381B" w:rsidP="00F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CD587" w14:textId="789E2583" w:rsidR="00F9381B" w:rsidRPr="00F9381B" w:rsidRDefault="00F938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9381B" w:rsidRPr="00F938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D8C17" w14:textId="77777777" w:rsidR="00F9381B" w:rsidRDefault="00F9381B" w:rsidP="009139A6">
      <w:r>
        <w:separator/>
      </w:r>
    </w:p>
  </w:endnote>
  <w:endnote w:type="continuationSeparator" w:id="0">
    <w:p w14:paraId="432D9ABD" w14:textId="77777777" w:rsidR="00F9381B" w:rsidRDefault="00F938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C26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E72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022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92A49" w14:textId="77777777" w:rsidR="00F9381B" w:rsidRDefault="00F9381B" w:rsidP="009139A6">
      <w:r>
        <w:separator/>
      </w:r>
    </w:p>
  </w:footnote>
  <w:footnote w:type="continuationSeparator" w:id="0">
    <w:p w14:paraId="58F35080" w14:textId="77777777" w:rsidR="00F9381B" w:rsidRDefault="00F938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472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301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A94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1B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9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5361C"/>
  <w15:chartTrackingRefBased/>
  <w15:docId w15:val="{FF7843EC-C377-4DC4-A95A-1BD51E605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2021-03-11T12:23:00Z</dcterms:created>
  <dcterms:modified xsi:type="dcterms:W3CDTF">2021-03-11T12:30:00Z</dcterms:modified>
</cp:coreProperties>
</file>